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LRAGTH-2026-07-15/0059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25.08.2026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Arbeitsmedizinische Betreuung des Landratsamtes Gotha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Arbeitsmedizinische Betreuung der Bediensteten (Beschäftigte und Beamte) des Landratsamtes Gotha gemäß § 3 Arbeitssicherheitsgesetz.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